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659C" w14:textId="5201CF96" w:rsidR="00BA00AB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BRAUNSPATH</w:t>
      </w:r>
      <w:r>
        <w:rPr>
          <w:rFonts w:ascii="Times New Roman" w:hAnsi="Times New Roman" w:cs="Times New Roman"/>
          <w:sz w:val="24"/>
          <w:szCs w:val="24"/>
        </w:rPr>
        <w:t xml:space="preserve">       (fl.1430)</w:t>
      </w:r>
    </w:p>
    <w:p w14:paraId="2A858190" w14:textId="5EC84382" w:rsidR="00D54867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2B608" w14:textId="059E28A7" w:rsidR="00D54867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A36AF" w14:textId="5F55D847" w:rsidR="00D54867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Nov.1430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Northamptonshire.   (C.F.R. 1430-37 p.11)</w:t>
      </w:r>
    </w:p>
    <w:p w14:paraId="7B56FB8C" w14:textId="52FD2F4E" w:rsidR="00D54867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CB081" w14:textId="3FDC37A7" w:rsidR="00D54867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4FE5FE" w14:textId="631DF34E" w:rsidR="00D54867" w:rsidRPr="00D54867" w:rsidRDefault="00D548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sectPr w:rsidR="00D54867" w:rsidRPr="00D548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99649" w14:textId="77777777" w:rsidR="00D54867" w:rsidRDefault="00D54867" w:rsidP="009139A6">
      <w:r>
        <w:separator/>
      </w:r>
    </w:p>
  </w:endnote>
  <w:endnote w:type="continuationSeparator" w:id="0">
    <w:p w14:paraId="3B6A7B7B" w14:textId="77777777" w:rsidR="00D54867" w:rsidRDefault="00D548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F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574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A9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C0968" w14:textId="77777777" w:rsidR="00D54867" w:rsidRDefault="00D54867" w:rsidP="009139A6">
      <w:r>
        <w:separator/>
      </w:r>
    </w:p>
  </w:footnote>
  <w:footnote w:type="continuationSeparator" w:id="0">
    <w:p w14:paraId="4571F7D8" w14:textId="77777777" w:rsidR="00D54867" w:rsidRDefault="00D548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EC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8E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EB5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86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486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51213"/>
  <w15:chartTrackingRefBased/>
  <w15:docId w15:val="{D421D7E5-1AD1-47B8-92B0-9A8D9714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2022-03-05T17:06:00Z</dcterms:created>
  <dcterms:modified xsi:type="dcterms:W3CDTF">2022-03-05T17:10:00Z</dcterms:modified>
</cp:coreProperties>
</file>